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94060F" w:rsidTr="0094060F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60F" w:rsidRDefault="0094060F" w:rsidP="0073350F">
            <w:r>
              <w:t>Приложение 11</w:t>
            </w:r>
          </w:p>
        </w:tc>
      </w:tr>
      <w:tr w:rsidR="0094060F" w:rsidTr="0094060F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60F" w:rsidRDefault="0094060F" w:rsidP="0073350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4060F" w:rsidTr="0094060F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60F" w:rsidRDefault="0094060F" w:rsidP="004224C5">
            <w:r>
              <w:t xml:space="preserve">от </w:t>
            </w:r>
            <w:r w:rsidR="004224C5">
              <w:t>08.11.2018</w:t>
            </w:r>
            <w:r w:rsidRPr="004224C5">
              <w:t xml:space="preserve"> </w:t>
            </w:r>
            <w:r>
              <w:t xml:space="preserve">№ </w:t>
            </w:r>
            <w:r w:rsidR="004224C5">
              <w:t>42-305</w:t>
            </w:r>
          </w:p>
        </w:tc>
      </w:tr>
      <w:tr w:rsidR="0094060F" w:rsidTr="0094060F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</w:tr>
      <w:tr w:rsidR="0094060F" w:rsidTr="0094060F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Программа муниципальных заимствований на 2018 год и на плановый период 2019 и 2020 годов</w:t>
            </w:r>
          </w:p>
        </w:tc>
      </w:tr>
      <w:tr w:rsidR="0094060F" w:rsidTr="0094060F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</w:p>
        </w:tc>
      </w:tr>
      <w:tr w:rsidR="0094060F" w:rsidTr="0094060F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тыс. руб.</w:t>
            </w:r>
          </w:p>
        </w:tc>
      </w:tr>
      <w:tr w:rsidR="0094060F" w:rsidTr="0094060F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2018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2019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2020 год</w:t>
            </w:r>
          </w:p>
        </w:tc>
      </w:tr>
      <w:tr w:rsidR="0094060F" w:rsidTr="0094060F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60F" w:rsidRDefault="0094060F" w:rsidP="0073350F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94060F" w:rsidRPr="0094060F" w:rsidRDefault="0094060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94060F" w:rsidTr="0094060F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60F" w:rsidRDefault="0094060F" w:rsidP="0073350F">
            <w:pPr>
              <w:jc w:val="center"/>
            </w:pPr>
            <w:r>
              <w:t>8</w:t>
            </w:r>
          </w:p>
        </w:tc>
      </w:tr>
      <w:tr w:rsidR="0094060F" w:rsidTr="0094060F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4060F" w:rsidRDefault="0094060F" w:rsidP="0073350F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4060F" w:rsidRDefault="0094060F" w:rsidP="0073350F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2 821 000,0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2 602 000,0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2 170 000,0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2 170 000,0</w:t>
            </w:r>
          </w:p>
        </w:tc>
      </w:tr>
      <w:tr w:rsidR="0094060F" w:rsidTr="0094060F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4060F" w:rsidRDefault="0094060F" w:rsidP="0073350F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4060F" w:rsidRDefault="0094060F" w:rsidP="0073350F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880 000,0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880 000,0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1 100 000,0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1 100 000,0</w:t>
            </w:r>
          </w:p>
        </w:tc>
      </w:tr>
      <w:tr w:rsidR="0094060F" w:rsidTr="0094060F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3 701 000,0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3 482 000,0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3 270 000,0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pPr>
              <w:jc w:val="right"/>
            </w:pPr>
            <w:r>
              <w:t>3 270 000,0</w:t>
            </w:r>
          </w:p>
        </w:tc>
      </w:tr>
      <w:tr w:rsidR="0094060F" w:rsidTr="0094060F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</w:tr>
      <w:tr w:rsidR="0094060F" w:rsidTr="0094060F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60F" w:rsidRDefault="0094060F" w:rsidP="0073350F"/>
        </w:tc>
      </w:tr>
    </w:tbl>
    <w:p w:rsidR="00E2598B" w:rsidRPr="0094060F" w:rsidRDefault="00E2598B" w:rsidP="0094060F"/>
    <w:sectPr w:rsidR="00E2598B" w:rsidRPr="0094060F" w:rsidSect="0094060F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423" w:rsidRDefault="00A97423" w:rsidP="0094060F">
      <w:r>
        <w:separator/>
      </w:r>
    </w:p>
  </w:endnote>
  <w:endnote w:type="continuationSeparator" w:id="1">
    <w:p w:rsidR="00A97423" w:rsidRDefault="00A97423" w:rsidP="00940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423" w:rsidRDefault="00A97423" w:rsidP="0094060F">
      <w:r>
        <w:separator/>
      </w:r>
    </w:p>
  </w:footnote>
  <w:footnote w:type="continuationSeparator" w:id="1">
    <w:p w:rsidR="00A97423" w:rsidRDefault="00A97423" w:rsidP="009406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60F" w:rsidRDefault="00801723" w:rsidP="0052645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4060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060F" w:rsidRDefault="009406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60F" w:rsidRDefault="00801723" w:rsidP="0052645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4060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060F">
      <w:rPr>
        <w:rStyle w:val="a7"/>
        <w:noProof/>
      </w:rPr>
      <w:t>1</w:t>
    </w:r>
    <w:r>
      <w:rPr>
        <w:rStyle w:val="a7"/>
      </w:rPr>
      <w:fldChar w:fldCharType="end"/>
    </w:r>
  </w:p>
  <w:p w:rsidR="0094060F" w:rsidRDefault="0094060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94060F"/>
    <w:rsid w:val="00104BFD"/>
    <w:rsid w:val="00245FEC"/>
    <w:rsid w:val="002C3F39"/>
    <w:rsid w:val="00306EE8"/>
    <w:rsid w:val="004224C5"/>
    <w:rsid w:val="006808C6"/>
    <w:rsid w:val="00801723"/>
    <w:rsid w:val="008514B8"/>
    <w:rsid w:val="0094060F"/>
    <w:rsid w:val="00A24CAF"/>
    <w:rsid w:val="00A5752A"/>
    <w:rsid w:val="00A97423"/>
    <w:rsid w:val="00B912FD"/>
    <w:rsid w:val="00C8623C"/>
    <w:rsid w:val="00D1175B"/>
    <w:rsid w:val="00D80DC6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06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060F"/>
  </w:style>
  <w:style w:type="paragraph" w:styleId="a5">
    <w:name w:val="footer"/>
    <w:basedOn w:val="a"/>
    <w:link w:val="a6"/>
    <w:uiPriority w:val="99"/>
    <w:semiHidden/>
    <w:unhideWhenUsed/>
    <w:rsid w:val="009406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4060F"/>
  </w:style>
  <w:style w:type="character" w:styleId="a7">
    <w:name w:val="page number"/>
    <w:basedOn w:val="a0"/>
    <w:uiPriority w:val="99"/>
    <w:semiHidden/>
    <w:unhideWhenUsed/>
    <w:rsid w:val="009406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4</cp:revision>
  <dcterms:created xsi:type="dcterms:W3CDTF">2018-10-30T14:41:00Z</dcterms:created>
  <dcterms:modified xsi:type="dcterms:W3CDTF">2018-11-09T05:52:00Z</dcterms:modified>
</cp:coreProperties>
</file>